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3BB" w:rsidRDefault="00B813BB" w:rsidP="00B961D1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B813BB" w:rsidRDefault="00B813BB" w:rsidP="00B961D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B813BB" w:rsidRDefault="00B813BB" w:rsidP="00B961D1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2017 г. по 31 декабря 2017г.</w:t>
      </w:r>
    </w:p>
    <w:p w:rsidR="00B813BB" w:rsidRDefault="00B813BB" w:rsidP="00B961D1">
      <w:pPr>
        <w:jc w:val="center"/>
        <w:rPr>
          <w:sz w:val="28"/>
          <w:szCs w:val="28"/>
        </w:rPr>
      </w:pPr>
    </w:p>
    <w:tbl>
      <w:tblPr>
        <w:tblW w:w="19247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6"/>
        <w:gridCol w:w="1474"/>
        <w:gridCol w:w="1100"/>
        <w:gridCol w:w="1187"/>
        <w:gridCol w:w="1080"/>
        <w:gridCol w:w="971"/>
        <w:gridCol w:w="1189"/>
        <w:gridCol w:w="1080"/>
        <w:gridCol w:w="1080"/>
        <w:gridCol w:w="1740"/>
        <w:gridCol w:w="1740"/>
        <w:gridCol w:w="1740"/>
        <w:gridCol w:w="1740"/>
        <w:gridCol w:w="1740"/>
      </w:tblGrid>
      <w:tr w:rsidR="00B813BB" w:rsidTr="0046679F">
        <w:trPr>
          <w:gridAfter w:val="2"/>
          <w:wAfter w:w="3480" w:type="dxa"/>
        </w:trPr>
        <w:tc>
          <w:tcPr>
            <w:tcW w:w="1386" w:type="dxa"/>
            <w:vMerge w:val="restart"/>
            <w:vAlign w:val="center"/>
          </w:tcPr>
          <w:p w:rsidR="00B813BB" w:rsidRDefault="00B813BB" w:rsidP="0068237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474" w:type="dxa"/>
            <w:vMerge w:val="restart"/>
            <w:vAlign w:val="center"/>
          </w:tcPr>
          <w:p w:rsidR="00B813BB" w:rsidRDefault="00B813BB" w:rsidP="0068237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338" w:type="dxa"/>
            <w:gridSpan w:val="4"/>
            <w:vAlign w:val="center"/>
          </w:tcPr>
          <w:p w:rsidR="00B813BB" w:rsidRDefault="00B813BB" w:rsidP="0068237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B813BB" w:rsidRDefault="00B813BB" w:rsidP="0068237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B813BB" w:rsidRDefault="00B813BB" w:rsidP="0068237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B813BB" w:rsidRDefault="00B813BB" w:rsidP="0068237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B813BB" w:rsidRDefault="00B813BB" w:rsidP="0068237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B813BB" w:rsidRDefault="00B813BB" w:rsidP="0068237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B813BB" w:rsidRDefault="00B813BB" w:rsidP="0068237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B813BB" w:rsidTr="0046679F">
        <w:trPr>
          <w:gridAfter w:val="2"/>
          <w:wAfter w:w="3480" w:type="dxa"/>
        </w:trPr>
        <w:tc>
          <w:tcPr>
            <w:tcW w:w="1386" w:type="dxa"/>
            <w:vMerge/>
            <w:vAlign w:val="center"/>
          </w:tcPr>
          <w:p w:rsidR="00B813BB" w:rsidRDefault="00B813BB" w:rsidP="00B46079">
            <w:pPr>
              <w:rPr>
                <w:lang w:eastAsia="en-US"/>
              </w:rPr>
            </w:pPr>
          </w:p>
        </w:tc>
        <w:tc>
          <w:tcPr>
            <w:tcW w:w="1474" w:type="dxa"/>
            <w:vMerge/>
            <w:vAlign w:val="center"/>
          </w:tcPr>
          <w:p w:rsidR="00B813BB" w:rsidRDefault="00B813BB" w:rsidP="00B46079">
            <w:pPr>
              <w:rPr>
                <w:lang w:eastAsia="en-US"/>
              </w:rPr>
            </w:pPr>
          </w:p>
        </w:tc>
        <w:tc>
          <w:tcPr>
            <w:tcW w:w="1100" w:type="dxa"/>
            <w:vAlign w:val="center"/>
          </w:tcPr>
          <w:p w:rsidR="00B813BB" w:rsidRPr="00682377" w:rsidRDefault="00B813BB" w:rsidP="00682377">
            <w:pPr>
              <w:jc w:val="center"/>
              <w:rPr>
                <w:sz w:val="20"/>
                <w:szCs w:val="20"/>
                <w:lang w:eastAsia="en-US"/>
              </w:rPr>
            </w:pPr>
            <w:r w:rsidRPr="00682377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187" w:type="dxa"/>
            <w:vAlign w:val="center"/>
          </w:tcPr>
          <w:p w:rsidR="00B813BB" w:rsidRPr="00682377" w:rsidRDefault="00B813BB" w:rsidP="00682377">
            <w:pPr>
              <w:jc w:val="center"/>
              <w:rPr>
                <w:sz w:val="20"/>
                <w:szCs w:val="20"/>
                <w:lang w:eastAsia="en-US"/>
              </w:rPr>
            </w:pPr>
            <w:r w:rsidRPr="00682377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B813BB" w:rsidRPr="00682377" w:rsidRDefault="00B813BB" w:rsidP="00682377">
            <w:pPr>
              <w:jc w:val="center"/>
              <w:rPr>
                <w:sz w:val="20"/>
                <w:szCs w:val="20"/>
                <w:lang w:eastAsia="en-US"/>
              </w:rPr>
            </w:pPr>
            <w:r w:rsidRPr="00682377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B813BB" w:rsidRPr="00682377" w:rsidRDefault="00B813BB" w:rsidP="00682377">
            <w:pPr>
              <w:jc w:val="center"/>
              <w:rPr>
                <w:sz w:val="20"/>
                <w:szCs w:val="20"/>
                <w:lang w:eastAsia="en-US"/>
              </w:rPr>
            </w:pPr>
            <w:r w:rsidRPr="00682377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B813BB" w:rsidRPr="00682377" w:rsidRDefault="00B813BB" w:rsidP="00682377">
            <w:pPr>
              <w:jc w:val="center"/>
              <w:rPr>
                <w:sz w:val="20"/>
                <w:szCs w:val="20"/>
                <w:lang w:eastAsia="en-US"/>
              </w:rPr>
            </w:pPr>
            <w:r w:rsidRPr="00682377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B813BB" w:rsidRPr="00682377" w:rsidRDefault="00B813BB" w:rsidP="00682377">
            <w:pPr>
              <w:jc w:val="center"/>
              <w:rPr>
                <w:sz w:val="20"/>
                <w:szCs w:val="20"/>
                <w:lang w:eastAsia="en-US"/>
              </w:rPr>
            </w:pPr>
            <w:r w:rsidRPr="00682377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B813BB" w:rsidRPr="00682377" w:rsidRDefault="00B813BB" w:rsidP="00682377">
            <w:pPr>
              <w:jc w:val="center"/>
              <w:rPr>
                <w:sz w:val="20"/>
                <w:szCs w:val="20"/>
                <w:lang w:eastAsia="en-US"/>
              </w:rPr>
            </w:pPr>
            <w:r w:rsidRPr="00682377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B813BB" w:rsidRDefault="00B813BB" w:rsidP="00B46079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B813BB" w:rsidRDefault="00B813BB" w:rsidP="00B46079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B813BB" w:rsidRDefault="00B813BB" w:rsidP="00B46079">
            <w:pPr>
              <w:rPr>
                <w:lang w:eastAsia="en-US"/>
              </w:rPr>
            </w:pPr>
          </w:p>
        </w:tc>
      </w:tr>
      <w:tr w:rsidR="00B813BB" w:rsidTr="0046679F">
        <w:trPr>
          <w:gridAfter w:val="2"/>
          <w:wAfter w:w="3480" w:type="dxa"/>
          <w:trHeight w:val="2034"/>
        </w:trPr>
        <w:tc>
          <w:tcPr>
            <w:tcW w:w="1386" w:type="dxa"/>
          </w:tcPr>
          <w:p w:rsidR="00B813BB" w:rsidRPr="00682377" w:rsidRDefault="00B813BB" w:rsidP="00B46079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Ярушин С.Д.</w:t>
            </w:r>
          </w:p>
        </w:tc>
        <w:tc>
          <w:tcPr>
            <w:tcW w:w="1474" w:type="dxa"/>
          </w:tcPr>
          <w:p w:rsidR="00B813BB" w:rsidRPr="00682377" w:rsidRDefault="00B813BB" w:rsidP="00682377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Директор МБОУ ДО</w:t>
            </w:r>
            <w:r w:rsidRPr="00682377">
              <w:rPr>
                <w:color w:val="333333"/>
                <w:lang w:eastAsia="en-US"/>
              </w:rPr>
              <w:t xml:space="preserve"> ДЮСШ</w:t>
            </w:r>
          </w:p>
        </w:tc>
        <w:tc>
          <w:tcPr>
            <w:tcW w:w="1100" w:type="dxa"/>
          </w:tcPr>
          <w:p w:rsidR="00B813BB" w:rsidRDefault="00B813BB" w:rsidP="007643D8">
            <w:pPr>
              <w:rPr>
                <w:lang w:eastAsia="en-US"/>
              </w:rPr>
            </w:pPr>
            <w:r>
              <w:rPr>
                <w:lang w:eastAsia="en-US"/>
              </w:rPr>
              <w:t>1)</w:t>
            </w:r>
          </w:p>
          <w:p w:rsidR="00B813BB" w:rsidRDefault="00B813BB" w:rsidP="007643D8">
            <w:pPr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  <w:p w:rsidR="00B813BB" w:rsidRDefault="00B813BB" w:rsidP="007643D8">
            <w:pPr>
              <w:rPr>
                <w:lang w:eastAsia="en-US"/>
              </w:rPr>
            </w:pPr>
          </w:p>
          <w:p w:rsidR="00B813BB" w:rsidRDefault="00B813BB" w:rsidP="007643D8">
            <w:pPr>
              <w:rPr>
                <w:lang w:eastAsia="en-US"/>
              </w:rPr>
            </w:pPr>
          </w:p>
          <w:p w:rsidR="00B813BB" w:rsidRDefault="00B813BB" w:rsidP="007643D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2) </w:t>
            </w:r>
          </w:p>
          <w:p w:rsidR="00B813BB" w:rsidRDefault="00B813BB" w:rsidP="007643D8">
            <w:pPr>
              <w:rPr>
                <w:lang w:eastAsia="en-US"/>
              </w:rPr>
            </w:pPr>
            <w:r>
              <w:rPr>
                <w:lang w:eastAsia="en-US"/>
              </w:rPr>
              <w:t>Земель-ный участок</w:t>
            </w:r>
          </w:p>
        </w:tc>
        <w:tc>
          <w:tcPr>
            <w:tcW w:w="1187" w:type="dxa"/>
          </w:tcPr>
          <w:p w:rsidR="00B813BB" w:rsidRPr="00682377" w:rsidRDefault="00B813BB" w:rsidP="00B46079">
            <w:pPr>
              <w:rPr>
                <w:color w:val="333333"/>
                <w:lang w:eastAsia="en-US"/>
              </w:rPr>
            </w:pPr>
          </w:p>
          <w:p w:rsidR="00B813BB" w:rsidRPr="007643D8" w:rsidRDefault="00B813BB" w:rsidP="00682377">
            <w:pPr>
              <w:jc w:val="center"/>
              <w:rPr>
                <w:color w:val="333333"/>
                <w:sz w:val="22"/>
                <w:szCs w:val="22"/>
                <w:lang w:eastAsia="en-US"/>
              </w:rPr>
            </w:pPr>
            <w:r w:rsidRPr="007643D8">
              <w:rPr>
                <w:color w:val="333333"/>
                <w:sz w:val="22"/>
                <w:szCs w:val="22"/>
                <w:lang w:eastAsia="en-US"/>
              </w:rPr>
              <w:t>Индивидуальная</w:t>
            </w:r>
          </w:p>
          <w:p w:rsidR="00B813BB" w:rsidRPr="007643D8" w:rsidRDefault="00B813BB" w:rsidP="00682377">
            <w:pPr>
              <w:jc w:val="center"/>
              <w:rPr>
                <w:color w:val="333333"/>
                <w:sz w:val="22"/>
                <w:szCs w:val="22"/>
                <w:lang w:eastAsia="en-US"/>
              </w:rPr>
            </w:pPr>
          </w:p>
          <w:p w:rsidR="00B813BB" w:rsidRDefault="00B813BB" w:rsidP="00682377">
            <w:pPr>
              <w:jc w:val="center"/>
              <w:rPr>
                <w:color w:val="333333"/>
                <w:sz w:val="22"/>
                <w:szCs w:val="22"/>
                <w:lang w:eastAsia="en-US"/>
              </w:rPr>
            </w:pPr>
          </w:p>
          <w:p w:rsidR="00B813BB" w:rsidRDefault="00B813BB" w:rsidP="00682377">
            <w:pPr>
              <w:jc w:val="center"/>
              <w:rPr>
                <w:color w:val="333333"/>
                <w:sz w:val="22"/>
                <w:szCs w:val="22"/>
                <w:lang w:eastAsia="en-US"/>
              </w:rPr>
            </w:pPr>
          </w:p>
          <w:p w:rsidR="00B813BB" w:rsidRPr="00682377" w:rsidRDefault="00B813BB" w:rsidP="00682377">
            <w:pPr>
              <w:jc w:val="center"/>
              <w:rPr>
                <w:color w:val="333333"/>
                <w:lang w:eastAsia="en-US"/>
              </w:rPr>
            </w:pPr>
            <w:r w:rsidRPr="007643D8">
              <w:rPr>
                <w:color w:val="333333"/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080" w:type="dxa"/>
          </w:tcPr>
          <w:p w:rsidR="00B813BB" w:rsidRPr="00682377" w:rsidRDefault="00B813BB" w:rsidP="00B50B0F">
            <w:pPr>
              <w:rPr>
                <w:color w:val="333333"/>
                <w:lang w:eastAsia="en-US"/>
              </w:rPr>
            </w:pPr>
          </w:p>
          <w:p w:rsidR="00B813BB" w:rsidRDefault="00B813BB" w:rsidP="007643D8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62,7</w:t>
            </w:r>
          </w:p>
          <w:p w:rsidR="00B813BB" w:rsidRDefault="00B813BB" w:rsidP="007643D8">
            <w:pPr>
              <w:jc w:val="center"/>
              <w:rPr>
                <w:color w:val="333333"/>
                <w:lang w:eastAsia="en-US"/>
              </w:rPr>
            </w:pPr>
          </w:p>
          <w:p w:rsidR="00B813BB" w:rsidRDefault="00B813BB" w:rsidP="007643D8">
            <w:pPr>
              <w:jc w:val="center"/>
              <w:rPr>
                <w:color w:val="333333"/>
                <w:lang w:eastAsia="en-US"/>
              </w:rPr>
            </w:pPr>
          </w:p>
          <w:p w:rsidR="00B813BB" w:rsidRDefault="00B813BB" w:rsidP="007643D8">
            <w:pPr>
              <w:jc w:val="center"/>
              <w:rPr>
                <w:color w:val="333333"/>
                <w:lang w:eastAsia="en-US"/>
              </w:rPr>
            </w:pPr>
          </w:p>
          <w:p w:rsidR="00B813BB" w:rsidRPr="00682377" w:rsidRDefault="00B813BB" w:rsidP="007643D8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1000,0</w:t>
            </w:r>
          </w:p>
        </w:tc>
        <w:tc>
          <w:tcPr>
            <w:tcW w:w="971" w:type="dxa"/>
          </w:tcPr>
          <w:p w:rsidR="00B813BB" w:rsidRDefault="00B813BB" w:rsidP="007643D8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  <w:p w:rsidR="00B813BB" w:rsidRDefault="00B813BB" w:rsidP="007643D8">
            <w:pPr>
              <w:jc w:val="center"/>
              <w:rPr>
                <w:color w:val="333333"/>
                <w:lang w:eastAsia="en-US"/>
              </w:rPr>
            </w:pPr>
          </w:p>
          <w:p w:rsidR="00B813BB" w:rsidRDefault="00B813BB" w:rsidP="007643D8">
            <w:pPr>
              <w:jc w:val="center"/>
              <w:rPr>
                <w:color w:val="333333"/>
                <w:lang w:eastAsia="en-US"/>
              </w:rPr>
            </w:pPr>
          </w:p>
          <w:p w:rsidR="00B813BB" w:rsidRDefault="00B813BB" w:rsidP="007643D8">
            <w:pPr>
              <w:jc w:val="center"/>
              <w:rPr>
                <w:color w:val="333333"/>
                <w:lang w:eastAsia="en-US"/>
              </w:rPr>
            </w:pPr>
          </w:p>
          <w:p w:rsidR="00B813BB" w:rsidRDefault="00B813BB" w:rsidP="007643D8">
            <w:pPr>
              <w:jc w:val="center"/>
              <w:rPr>
                <w:color w:val="333333"/>
                <w:lang w:eastAsia="en-US"/>
              </w:rPr>
            </w:pPr>
          </w:p>
          <w:p w:rsidR="00B813BB" w:rsidRPr="00682377" w:rsidRDefault="00B813BB" w:rsidP="007643D8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  <w:p w:rsidR="00B813BB" w:rsidRPr="00682377" w:rsidRDefault="00B813BB" w:rsidP="00682377">
            <w:pPr>
              <w:jc w:val="center"/>
              <w:rPr>
                <w:color w:val="333333"/>
                <w:lang w:eastAsia="en-US"/>
              </w:rPr>
            </w:pPr>
          </w:p>
          <w:p w:rsidR="00B813BB" w:rsidRPr="00682377" w:rsidRDefault="00B813BB" w:rsidP="00682377">
            <w:pPr>
              <w:jc w:val="center"/>
              <w:rPr>
                <w:color w:val="333333"/>
                <w:lang w:eastAsia="en-US"/>
              </w:rPr>
            </w:pPr>
          </w:p>
          <w:p w:rsidR="00B813BB" w:rsidRPr="00682377" w:rsidRDefault="00B813BB" w:rsidP="00682377">
            <w:pPr>
              <w:jc w:val="center"/>
              <w:rPr>
                <w:color w:val="333333"/>
                <w:lang w:eastAsia="en-US"/>
              </w:rPr>
            </w:pPr>
          </w:p>
          <w:p w:rsidR="00B813BB" w:rsidRPr="00682377" w:rsidRDefault="00B813BB" w:rsidP="00682377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B813BB" w:rsidRDefault="00B813BB" w:rsidP="005B5D8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1080" w:type="dxa"/>
          </w:tcPr>
          <w:p w:rsidR="00B813BB" w:rsidRDefault="00B813BB" w:rsidP="00682377">
            <w:pPr>
              <w:jc w:val="center"/>
              <w:rPr>
                <w:color w:val="333333"/>
                <w:lang w:eastAsia="en-US"/>
              </w:rPr>
            </w:pPr>
          </w:p>
          <w:p w:rsidR="00B813BB" w:rsidRPr="00682377" w:rsidRDefault="00B813BB" w:rsidP="00682377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B813BB" w:rsidRPr="00682377" w:rsidRDefault="00B813BB" w:rsidP="00682377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B813BB" w:rsidRDefault="00B813BB" w:rsidP="007643D8">
            <w:pPr>
              <w:rPr>
                <w:lang w:eastAsia="en-US"/>
              </w:rPr>
            </w:pPr>
            <w:r>
              <w:rPr>
                <w:lang w:eastAsia="en-US"/>
              </w:rPr>
              <w:t>Автомобиль легковой</w:t>
            </w:r>
          </w:p>
          <w:p w:rsidR="00B813BB" w:rsidRDefault="00B813BB" w:rsidP="00B46079">
            <w:pPr>
              <w:rPr>
                <w:lang w:eastAsia="en-US"/>
              </w:rPr>
            </w:pPr>
            <w:r>
              <w:rPr>
                <w:lang w:eastAsia="en-US"/>
              </w:rPr>
              <w:t>1) ВАЗ 2121</w:t>
            </w:r>
          </w:p>
          <w:p w:rsidR="00B813BB" w:rsidRDefault="00B813BB" w:rsidP="00B46079">
            <w:pPr>
              <w:rPr>
                <w:lang w:eastAsia="en-US"/>
              </w:rPr>
            </w:pPr>
            <w:r>
              <w:rPr>
                <w:lang w:eastAsia="en-US"/>
              </w:rPr>
              <w:t>2) Тайота</w:t>
            </w:r>
          </w:p>
        </w:tc>
        <w:tc>
          <w:tcPr>
            <w:tcW w:w="1740" w:type="dxa"/>
          </w:tcPr>
          <w:p w:rsidR="00B813BB" w:rsidRDefault="00B813BB" w:rsidP="00B46079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620717,82</w:t>
            </w:r>
          </w:p>
          <w:p w:rsidR="00B813BB" w:rsidRDefault="00B813BB" w:rsidP="00B46079">
            <w:pPr>
              <w:rPr>
                <w:color w:val="333333"/>
                <w:lang w:eastAsia="en-US"/>
              </w:rPr>
            </w:pPr>
          </w:p>
          <w:p w:rsidR="00B813BB" w:rsidRDefault="00B813BB" w:rsidP="00B46079">
            <w:pPr>
              <w:rPr>
                <w:color w:val="333333"/>
                <w:lang w:eastAsia="en-US"/>
              </w:rPr>
            </w:pPr>
          </w:p>
          <w:p w:rsidR="00B813BB" w:rsidRDefault="00B813BB" w:rsidP="00B46079">
            <w:pPr>
              <w:rPr>
                <w:color w:val="333333"/>
                <w:lang w:eastAsia="en-US"/>
              </w:rPr>
            </w:pPr>
          </w:p>
          <w:p w:rsidR="00B813BB" w:rsidRDefault="00B813BB" w:rsidP="00B46079">
            <w:pPr>
              <w:rPr>
                <w:color w:val="333333"/>
                <w:lang w:eastAsia="en-US"/>
              </w:rPr>
            </w:pPr>
          </w:p>
          <w:p w:rsidR="00B813BB" w:rsidRPr="00682377" w:rsidRDefault="00B813BB" w:rsidP="00B46079">
            <w:pPr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B813BB" w:rsidRPr="00682377" w:rsidRDefault="00B813BB" w:rsidP="00B46079">
            <w:pPr>
              <w:rPr>
                <w:color w:val="333333"/>
                <w:lang w:val="en-US" w:eastAsia="en-US"/>
              </w:rPr>
            </w:pPr>
          </w:p>
        </w:tc>
      </w:tr>
      <w:tr w:rsidR="00B813BB" w:rsidTr="0046679F">
        <w:trPr>
          <w:trHeight w:val="2034"/>
        </w:trPr>
        <w:tc>
          <w:tcPr>
            <w:tcW w:w="1386" w:type="dxa"/>
          </w:tcPr>
          <w:p w:rsidR="00B813BB" w:rsidRDefault="00B813BB" w:rsidP="00B46079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Супруга</w:t>
            </w:r>
          </w:p>
        </w:tc>
        <w:tc>
          <w:tcPr>
            <w:tcW w:w="1474" w:type="dxa"/>
          </w:tcPr>
          <w:p w:rsidR="00B813BB" w:rsidRDefault="00B813BB" w:rsidP="00682377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100" w:type="dxa"/>
          </w:tcPr>
          <w:p w:rsidR="00B813BB" w:rsidRDefault="00B813BB" w:rsidP="0096404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Земель-ный участок</w:t>
            </w:r>
          </w:p>
          <w:p w:rsidR="00B813BB" w:rsidRDefault="00B813BB" w:rsidP="0096404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под</w:t>
            </w:r>
          </w:p>
          <w:p w:rsidR="00B813BB" w:rsidRDefault="00B813BB" w:rsidP="0096404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жил-ное строительство</w:t>
            </w:r>
          </w:p>
        </w:tc>
        <w:tc>
          <w:tcPr>
            <w:tcW w:w="1187" w:type="dxa"/>
          </w:tcPr>
          <w:p w:rsidR="00B813BB" w:rsidRDefault="00B813BB" w:rsidP="0096404A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индивидуальная</w:t>
            </w:r>
          </w:p>
        </w:tc>
        <w:tc>
          <w:tcPr>
            <w:tcW w:w="1080" w:type="dxa"/>
          </w:tcPr>
          <w:p w:rsidR="00B813BB" w:rsidRDefault="00B813BB" w:rsidP="0096404A">
            <w:pPr>
              <w:rPr>
                <w:lang w:eastAsia="en-US"/>
              </w:rPr>
            </w:pPr>
            <w:r>
              <w:rPr>
                <w:lang w:eastAsia="en-US"/>
              </w:rPr>
              <w:t>1000,0</w:t>
            </w:r>
          </w:p>
        </w:tc>
        <w:tc>
          <w:tcPr>
            <w:tcW w:w="971" w:type="dxa"/>
          </w:tcPr>
          <w:p w:rsidR="00B813BB" w:rsidRPr="00682377" w:rsidRDefault="00B813BB" w:rsidP="0096404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B813BB" w:rsidRDefault="00B813BB" w:rsidP="007643D8">
            <w:pPr>
              <w:rPr>
                <w:lang w:eastAsia="en-US"/>
              </w:rPr>
            </w:pPr>
            <w:r>
              <w:rPr>
                <w:lang w:eastAsia="en-US"/>
              </w:rPr>
              <w:t>1)</w:t>
            </w:r>
          </w:p>
          <w:p w:rsidR="00B813BB" w:rsidRDefault="00B813BB" w:rsidP="007643D8">
            <w:pPr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  <w:p w:rsidR="00B813BB" w:rsidRDefault="00B813BB" w:rsidP="007643D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2) </w:t>
            </w:r>
          </w:p>
          <w:p w:rsidR="00B813BB" w:rsidRPr="00682377" w:rsidRDefault="00B813BB" w:rsidP="007643D8">
            <w:pPr>
              <w:rPr>
                <w:color w:val="333333"/>
                <w:lang w:eastAsia="en-US"/>
              </w:rPr>
            </w:pPr>
            <w:r>
              <w:rPr>
                <w:lang w:eastAsia="en-US"/>
              </w:rPr>
              <w:t>Земель-ный участок</w:t>
            </w:r>
          </w:p>
        </w:tc>
        <w:tc>
          <w:tcPr>
            <w:tcW w:w="1080" w:type="dxa"/>
          </w:tcPr>
          <w:p w:rsidR="00B813BB" w:rsidRDefault="00B813BB" w:rsidP="0096404A">
            <w:pPr>
              <w:rPr>
                <w:color w:val="333333"/>
                <w:lang w:eastAsia="en-US"/>
              </w:rPr>
            </w:pPr>
          </w:p>
          <w:p w:rsidR="00B813BB" w:rsidRDefault="00B813BB" w:rsidP="0096404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62,7</w:t>
            </w:r>
          </w:p>
          <w:p w:rsidR="00B813BB" w:rsidRDefault="00B813BB" w:rsidP="0096404A">
            <w:pPr>
              <w:rPr>
                <w:color w:val="333333"/>
                <w:lang w:eastAsia="en-US"/>
              </w:rPr>
            </w:pPr>
          </w:p>
          <w:p w:rsidR="00B813BB" w:rsidRDefault="00B813BB" w:rsidP="0096404A">
            <w:pPr>
              <w:rPr>
                <w:color w:val="333333"/>
                <w:lang w:eastAsia="en-US"/>
              </w:rPr>
            </w:pPr>
          </w:p>
          <w:p w:rsidR="00B813BB" w:rsidRDefault="00B813BB" w:rsidP="0096404A">
            <w:pPr>
              <w:rPr>
                <w:color w:val="333333"/>
                <w:lang w:eastAsia="en-US"/>
              </w:rPr>
            </w:pPr>
          </w:p>
          <w:p w:rsidR="00B813BB" w:rsidRPr="00682377" w:rsidRDefault="00B813BB" w:rsidP="0096404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1000,0</w:t>
            </w:r>
          </w:p>
        </w:tc>
        <w:tc>
          <w:tcPr>
            <w:tcW w:w="1080" w:type="dxa"/>
          </w:tcPr>
          <w:p w:rsidR="00B813BB" w:rsidRDefault="00B813BB" w:rsidP="0096404A">
            <w:pPr>
              <w:rPr>
                <w:lang w:eastAsia="en-US"/>
              </w:rPr>
            </w:pPr>
          </w:p>
          <w:p w:rsidR="00B813BB" w:rsidRDefault="00B813BB" w:rsidP="0096404A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B813BB" w:rsidRDefault="00B813BB" w:rsidP="0096404A">
            <w:pPr>
              <w:rPr>
                <w:lang w:eastAsia="en-US"/>
              </w:rPr>
            </w:pPr>
          </w:p>
          <w:p w:rsidR="00B813BB" w:rsidRDefault="00B813BB" w:rsidP="0096404A">
            <w:pPr>
              <w:rPr>
                <w:lang w:eastAsia="en-US"/>
              </w:rPr>
            </w:pPr>
          </w:p>
          <w:p w:rsidR="00B813BB" w:rsidRDefault="00B813BB" w:rsidP="0096404A">
            <w:pPr>
              <w:rPr>
                <w:lang w:eastAsia="en-US"/>
              </w:rPr>
            </w:pPr>
          </w:p>
          <w:p w:rsidR="00B813BB" w:rsidRDefault="00B813BB" w:rsidP="0096404A">
            <w:pPr>
              <w:rPr>
                <w:lang w:eastAsia="en-US"/>
              </w:rPr>
            </w:pPr>
          </w:p>
          <w:p w:rsidR="00B813BB" w:rsidRDefault="00B813BB" w:rsidP="0096404A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B813BB" w:rsidRDefault="00B813BB" w:rsidP="0096404A">
            <w:pPr>
              <w:jc w:val="center"/>
              <w:rPr>
                <w:color w:val="333333"/>
                <w:lang w:eastAsia="en-US"/>
              </w:rPr>
            </w:pPr>
          </w:p>
          <w:p w:rsidR="00B813BB" w:rsidRDefault="00B813BB" w:rsidP="0096404A">
            <w:pPr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B813BB" w:rsidRDefault="00B813BB" w:rsidP="0096404A">
            <w:pPr>
              <w:jc w:val="center"/>
              <w:rPr>
                <w:color w:val="333333"/>
                <w:lang w:eastAsia="en-US"/>
              </w:rPr>
            </w:pPr>
          </w:p>
          <w:p w:rsidR="00B813BB" w:rsidRDefault="00B813BB" w:rsidP="0096404A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433776,14</w:t>
            </w:r>
          </w:p>
          <w:p w:rsidR="00B813BB" w:rsidRDefault="00B813BB" w:rsidP="0096404A">
            <w:pPr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B813BB" w:rsidRDefault="00B813BB" w:rsidP="0096404A">
            <w:pPr>
              <w:rPr>
                <w:lang w:eastAsia="en-US"/>
              </w:rPr>
            </w:pPr>
          </w:p>
        </w:tc>
        <w:tc>
          <w:tcPr>
            <w:tcW w:w="1740" w:type="dxa"/>
          </w:tcPr>
          <w:p w:rsidR="00B813BB" w:rsidRDefault="00B813BB" w:rsidP="0096404A">
            <w:pPr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B813BB" w:rsidRPr="005B5D83" w:rsidRDefault="00B813BB" w:rsidP="0096404A">
            <w:pPr>
              <w:rPr>
                <w:color w:val="333333"/>
                <w:lang w:eastAsia="en-US"/>
              </w:rPr>
            </w:pPr>
          </w:p>
        </w:tc>
      </w:tr>
    </w:tbl>
    <w:p w:rsidR="00B813BB" w:rsidRDefault="00B813BB"/>
    <w:p w:rsidR="00B813BB" w:rsidRDefault="00B813BB"/>
    <w:sectPr w:rsidR="00B813BB" w:rsidSect="00B961D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15A7"/>
    <w:rsid w:val="000532E3"/>
    <w:rsid w:val="000847EA"/>
    <w:rsid w:val="000E0D0F"/>
    <w:rsid w:val="00151EFC"/>
    <w:rsid w:val="00156DDF"/>
    <w:rsid w:val="00235507"/>
    <w:rsid w:val="003A5D91"/>
    <w:rsid w:val="003B7E84"/>
    <w:rsid w:val="00405F3F"/>
    <w:rsid w:val="0046679F"/>
    <w:rsid w:val="00467E21"/>
    <w:rsid w:val="00481BC6"/>
    <w:rsid w:val="005361F5"/>
    <w:rsid w:val="005B5D83"/>
    <w:rsid w:val="00622CCF"/>
    <w:rsid w:val="006745E6"/>
    <w:rsid w:val="00682377"/>
    <w:rsid w:val="0075424A"/>
    <w:rsid w:val="007602C8"/>
    <w:rsid w:val="007643D8"/>
    <w:rsid w:val="008534DA"/>
    <w:rsid w:val="00857A21"/>
    <w:rsid w:val="00871675"/>
    <w:rsid w:val="00880A8A"/>
    <w:rsid w:val="008A1AA5"/>
    <w:rsid w:val="008E46AC"/>
    <w:rsid w:val="008E7BA7"/>
    <w:rsid w:val="00953F32"/>
    <w:rsid w:val="0096404A"/>
    <w:rsid w:val="00A815A7"/>
    <w:rsid w:val="00B46079"/>
    <w:rsid w:val="00B50B0F"/>
    <w:rsid w:val="00B813BB"/>
    <w:rsid w:val="00B961D1"/>
    <w:rsid w:val="00BF0B99"/>
    <w:rsid w:val="00C04AA0"/>
    <w:rsid w:val="00CA45FA"/>
    <w:rsid w:val="00CA60E9"/>
    <w:rsid w:val="00DD3328"/>
    <w:rsid w:val="00E65AFA"/>
    <w:rsid w:val="00F0313C"/>
    <w:rsid w:val="00F64257"/>
    <w:rsid w:val="00FD1C6A"/>
    <w:rsid w:val="00FE38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61D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961D1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57</TotalTime>
  <Pages>1</Pages>
  <Words>151</Words>
  <Characters>866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2014-05-08T07:11:00Z</dcterms:created>
  <dcterms:modified xsi:type="dcterms:W3CDTF">2018-04-27T06:58:00Z</dcterms:modified>
</cp:coreProperties>
</file>